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A47" w:rsidRPr="00F12B40" w:rsidRDefault="00237A47" w:rsidP="000276FA">
      <w:pPr>
        <w:autoSpaceDE w:val="0"/>
        <w:autoSpaceDN w:val="0"/>
        <w:adjustRightInd w:val="0"/>
        <w:jc w:val="left"/>
        <w:rPr>
          <w:rFonts w:ascii="仿宋" w:eastAsia="仿宋" w:hAnsi="仿宋" w:cs="宋体"/>
          <w:bCs/>
          <w:color w:val="000000"/>
          <w:kern w:val="0"/>
          <w:sz w:val="30"/>
          <w:szCs w:val="30"/>
        </w:rPr>
      </w:pPr>
      <w:r w:rsidRPr="00F12B40">
        <w:rPr>
          <w:rFonts w:ascii="仿宋" w:eastAsia="仿宋" w:hAnsi="仿宋" w:cs="宋体" w:hint="eastAsia"/>
          <w:bCs/>
          <w:color w:val="000000"/>
          <w:kern w:val="0"/>
          <w:sz w:val="30"/>
          <w:szCs w:val="30"/>
        </w:rPr>
        <w:t>附件</w:t>
      </w:r>
      <w:r>
        <w:rPr>
          <w:rFonts w:ascii="仿宋" w:eastAsia="仿宋" w:hAnsi="仿宋" w:cs="宋体"/>
          <w:bCs/>
          <w:color w:val="000000"/>
          <w:kern w:val="0"/>
          <w:sz w:val="30"/>
          <w:szCs w:val="30"/>
        </w:rPr>
        <w:t>2</w:t>
      </w:r>
    </w:p>
    <w:tbl>
      <w:tblPr>
        <w:tblW w:w="5140" w:type="pct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35"/>
        <w:gridCol w:w="1213"/>
        <w:gridCol w:w="972"/>
        <w:gridCol w:w="15"/>
        <w:gridCol w:w="916"/>
        <w:gridCol w:w="360"/>
        <w:gridCol w:w="1273"/>
        <w:gridCol w:w="578"/>
        <w:gridCol w:w="850"/>
        <w:gridCol w:w="665"/>
        <w:gridCol w:w="186"/>
        <w:gridCol w:w="1723"/>
      </w:tblGrid>
      <w:tr w:rsidR="00237A47" w:rsidRPr="00F41312" w:rsidTr="00D74C58">
        <w:trPr>
          <w:trHeight w:val="576"/>
        </w:trPr>
        <w:tc>
          <w:tcPr>
            <w:tcW w:w="5000" w:type="pct"/>
            <w:gridSpan w:val="12"/>
            <w:tcBorders>
              <w:bottom w:val="single" w:sz="4" w:space="0" w:color="auto"/>
            </w:tcBorders>
          </w:tcPr>
          <w:p w:rsidR="00237A47" w:rsidRPr="00357D9F" w:rsidRDefault="00237A47" w:rsidP="008E6739">
            <w:pPr>
              <w:autoSpaceDE w:val="0"/>
              <w:autoSpaceDN w:val="0"/>
              <w:adjustRightInd w:val="0"/>
              <w:jc w:val="center"/>
              <w:rPr>
                <w:rFonts w:ascii="宋体"/>
                <w:b/>
                <w:sz w:val="32"/>
                <w:szCs w:val="32"/>
              </w:rPr>
            </w:pPr>
            <w:r w:rsidRPr="00357D9F">
              <w:rPr>
                <w:rFonts w:ascii="宋体" w:hAnsi="宋体" w:hint="eastAsia"/>
                <w:b/>
                <w:sz w:val="32"/>
                <w:szCs w:val="32"/>
              </w:rPr>
              <w:t>“助困献爱心</w:t>
            </w:r>
            <w:r w:rsidRPr="00357D9F">
              <w:rPr>
                <w:rFonts w:ascii="宋体"/>
                <w:b/>
                <w:sz w:val="32"/>
                <w:szCs w:val="32"/>
              </w:rPr>
              <w:t>,</w:t>
            </w:r>
            <w:r w:rsidRPr="00357D9F">
              <w:rPr>
                <w:rFonts w:ascii="宋体" w:hAnsi="宋体" w:hint="eastAsia"/>
                <w:b/>
                <w:sz w:val="32"/>
                <w:szCs w:val="32"/>
              </w:rPr>
              <w:t>励园资助行”</w:t>
            </w:r>
          </w:p>
          <w:p w:rsidR="00237A47" w:rsidRPr="00357D9F" w:rsidRDefault="00237A47" w:rsidP="008E6739">
            <w:pPr>
              <w:autoSpaceDE w:val="0"/>
              <w:autoSpaceDN w:val="0"/>
              <w:adjustRightInd w:val="0"/>
              <w:jc w:val="center"/>
              <w:rPr>
                <w:rFonts w:ascii="宋体"/>
                <w:b/>
                <w:sz w:val="32"/>
                <w:szCs w:val="32"/>
              </w:rPr>
            </w:pPr>
            <w:r w:rsidRPr="00357D9F">
              <w:rPr>
                <w:rFonts w:ascii="宋体" w:hAnsi="宋体" w:hint="eastAsia"/>
                <w:b/>
                <w:sz w:val="32"/>
                <w:szCs w:val="32"/>
              </w:rPr>
              <w:t>福州职业技术学院精准家访活动入户情况调查表</w:t>
            </w:r>
          </w:p>
          <w:p w:rsidR="00237A47" w:rsidRPr="00F41312" w:rsidRDefault="00237A47" w:rsidP="00BD70BF">
            <w:pPr>
              <w:widowControl/>
              <w:rPr>
                <w:rFonts w:ascii="仿宋" w:eastAsia="仿宋" w:hAnsi="仿宋"/>
                <w:b/>
                <w:sz w:val="32"/>
                <w:szCs w:val="32"/>
              </w:rPr>
            </w:pPr>
            <w:r w:rsidRPr="00BD70BF">
              <w:rPr>
                <w:rFonts w:ascii="宋体" w:hAnsi="宋体" w:cs="宋体" w:hint="eastAsia"/>
                <w:kern w:val="0"/>
                <w:sz w:val="24"/>
                <w:szCs w:val="24"/>
              </w:rPr>
              <w:t>走访时间：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spacing w:line="200" w:lineRule="atLeast"/>
              <w:jc w:val="center"/>
              <w:rPr>
                <w:rFonts w:ascii="宋体" w:cs="宋体"/>
                <w:b/>
                <w:bCs/>
                <w:w w:val="90"/>
                <w:kern w:val="0"/>
                <w:sz w:val="20"/>
                <w:szCs w:val="20"/>
              </w:rPr>
            </w:pPr>
            <w:r w:rsidRPr="005D74EC">
              <w:rPr>
                <w:rFonts w:ascii="宋体" w:hAnsi="宋体" w:cs="宋体" w:hint="eastAsia"/>
                <w:b/>
                <w:bCs/>
                <w:w w:val="90"/>
                <w:kern w:val="0"/>
                <w:sz w:val="20"/>
                <w:szCs w:val="20"/>
              </w:rPr>
              <w:t>学生基本信息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就读学院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户籍地</w:t>
            </w:r>
          </w:p>
        </w:tc>
        <w:tc>
          <w:tcPr>
            <w:tcW w:w="219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  <w:u w:val="single"/>
              </w:rPr>
            </w:pPr>
            <w:r w:rsidRPr="005D74EC"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  <w:t xml:space="preserve">          </w:t>
            </w: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市</w:t>
            </w:r>
            <w:r w:rsidRPr="005D74EC"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  <w:t xml:space="preserve">         </w:t>
            </w: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县（市、区）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3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23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0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5D74EC">
              <w:rPr>
                <w:rFonts w:ascii="宋体" w:hAnsi="宋体" w:cs="宋体" w:hint="eastAsia"/>
                <w:kern w:val="0"/>
                <w:sz w:val="22"/>
              </w:rPr>
              <w:t>在校享受何种资助</w:t>
            </w:r>
            <w:r w:rsidRPr="005D74EC">
              <w:rPr>
                <w:rFonts w:ascii="宋体" w:hAnsi="宋体" w:cs="宋体" w:hint="eastAsia"/>
                <w:kern w:val="0"/>
                <w:sz w:val="16"/>
                <w:szCs w:val="16"/>
              </w:rPr>
              <w:t>①</w:t>
            </w:r>
          </w:p>
        </w:tc>
        <w:tc>
          <w:tcPr>
            <w:tcW w:w="1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学生家庭</w:t>
            </w:r>
            <w:r w:rsidRPr="005D74EC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基本信息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户主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16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37A47" w:rsidRPr="005D74EC" w:rsidRDefault="00237A47" w:rsidP="008E6739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 w:rsidRPr="005D74EC">
              <w:rPr>
                <w:rFonts w:ascii="宋体" w:hAnsi="宋体" w:cs="宋体" w:hint="eastAsia"/>
                <w:kern w:val="0"/>
                <w:sz w:val="20"/>
                <w:szCs w:val="20"/>
              </w:rPr>
              <w:t>县（区）</w:t>
            </w:r>
            <w:r w:rsidRPr="005D74EC"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</w:t>
            </w:r>
            <w:r w:rsidRPr="005D74EC">
              <w:rPr>
                <w:rFonts w:ascii="宋体" w:hAnsi="宋体" w:cs="宋体" w:hint="eastAsia"/>
                <w:kern w:val="0"/>
                <w:sz w:val="20"/>
                <w:szCs w:val="20"/>
              </w:rPr>
              <w:t>乡（镇）</w:t>
            </w:r>
            <w:r w:rsidRPr="005D74EC"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</w:t>
            </w:r>
            <w:r w:rsidRPr="005D74EC">
              <w:rPr>
                <w:rFonts w:ascii="宋体" w:hAnsi="宋体" w:cs="宋体" w:hint="eastAsia"/>
                <w:kern w:val="0"/>
                <w:sz w:val="20"/>
                <w:szCs w:val="20"/>
              </w:rPr>
              <w:t>村</w:t>
            </w:r>
            <w:r w:rsidRPr="005D74EC">
              <w:rPr>
                <w:rFonts w:ascii="宋体" w:hAnsi="宋体" w:cs="宋体"/>
                <w:kern w:val="0"/>
                <w:sz w:val="20"/>
                <w:szCs w:val="20"/>
              </w:rPr>
              <w:t xml:space="preserve">       </w:t>
            </w:r>
            <w:r w:rsidRPr="005D74EC">
              <w:rPr>
                <w:rFonts w:ascii="宋体" w:hAnsi="宋体" w:cs="宋体" w:hint="eastAsia"/>
                <w:kern w:val="0"/>
                <w:sz w:val="20"/>
                <w:szCs w:val="20"/>
              </w:rPr>
              <w:t>号</w:t>
            </w:r>
            <w:r w:rsidRPr="005D74EC"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在场人数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入户时间</w:t>
            </w:r>
          </w:p>
        </w:tc>
        <w:tc>
          <w:tcPr>
            <w:tcW w:w="8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D74EC">
              <w:rPr>
                <w:rFonts w:ascii="宋体" w:hAnsi="宋体" w:cs="宋体" w:hint="eastAsia"/>
                <w:kern w:val="0"/>
                <w:sz w:val="20"/>
                <w:szCs w:val="20"/>
              </w:rPr>
              <w:t>贫困类型</w:t>
            </w:r>
            <w:r w:rsidRPr="005D74EC">
              <w:rPr>
                <w:rFonts w:ascii="宋体" w:hAnsi="宋体" w:cs="宋体" w:hint="eastAsia"/>
                <w:kern w:val="0"/>
                <w:sz w:val="16"/>
                <w:szCs w:val="16"/>
              </w:rPr>
              <w:t>②</w:t>
            </w:r>
          </w:p>
        </w:tc>
        <w:tc>
          <w:tcPr>
            <w:tcW w:w="13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家庭成员</w:t>
            </w: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情况③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与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学生</w:t>
            </w: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关系</w:t>
            </w:r>
          </w:p>
        </w:tc>
        <w:tc>
          <w:tcPr>
            <w:tcW w:w="13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11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工作情况</w:t>
            </w: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手机号码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3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3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是否了解学生资助政策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是</w:t>
            </w:r>
            <w:r w:rsidRPr="005D74E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</w:p>
        </w:tc>
        <w:tc>
          <w:tcPr>
            <w:tcW w:w="348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5D74EC">
              <w:rPr>
                <w:rFonts w:ascii="宋体" w:hAnsi="宋体" w:cs="宋体" w:hint="eastAsia"/>
                <w:kern w:val="0"/>
                <w:sz w:val="20"/>
                <w:szCs w:val="20"/>
              </w:rPr>
              <w:t>了解途径：电视□、网络□、报纸□、当地教育部门（资助中心）□、村委会（社区）□、学校□、子女亲属□、群众邻里□、其他□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5D74EC">
              <w:rPr>
                <w:rFonts w:ascii="宋体" w:hAnsi="宋体" w:cs="宋体" w:hint="eastAsia"/>
                <w:kern w:val="0"/>
                <w:sz w:val="22"/>
              </w:rPr>
              <w:t>否</w:t>
            </w:r>
            <w:r w:rsidRPr="005D74EC">
              <w:rPr>
                <w:rFonts w:ascii="宋体" w:hAnsi="宋体" w:cs="宋体"/>
                <w:kern w:val="0"/>
                <w:sz w:val="22"/>
              </w:rPr>
              <w:t xml:space="preserve"> </w:t>
            </w:r>
            <w:r w:rsidRPr="005D74EC">
              <w:rPr>
                <w:rFonts w:ascii="宋体" w:hAnsi="宋体" w:cs="宋体" w:hint="eastAsia"/>
                <w:kern w:val="0"/>
                <w:sz w:val="22"/>
              </w:rPr>
              <w:t>□</w:t>
            </w:r>
          </w:p>
        </w:tc>
        <w:tc>
          <w:tcPr>
            <w:tcW w:w="348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原因</w:t>
            </w: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1090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需要学校提供哪些个性化帮扶</w:t>
            </w:r>
          </w:p>
        </w:tc>
        <w:tc>
          <w:tcPr>
            <w:tcW w:w="401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498"/>
        </w:trPr>
        <w:tc>
          <w:tcPr>
            <w:tcW w:w="3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确认审核情况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对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学校</w:t>
            </w: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学生资助工作的意见建议</w:t>
            </w:r>
          </w:p>
        </w:tc>
        <w:tc>
          <w:tcPr>
            <w:tcW w:w="4016" w:type="pct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D74C58">
        <w:tblPrEx>
          <w:tblCellMar>
            <w:left w:w="108" w:type="dxa"/>
            <w:right w:w="108" w:type="dxa"/>
          </w:tblCellMar>
          <w:tblLook w:val="00A0"/>
        </w:tblPrEx>
        <w:trPr>
          <w:trHeight w:val="691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4016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5D2EAD">
        <w:tblPrEx>
          <w:tblCellMar>
            <w:left w:w="108" w:type="dxa"/>
            <w:right w:w="108" w:type="dxa"/>
          </w:tblCellMar>
          <w:tblLook w:val="00A0"/>
        </w:tblPrEx>
        <w:trPr>
          <w:trHeight w:val="1180"/>
        </w:trPr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5D74EC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学生本人确认</w:t>
            </w:r>
          </w:p>
        </w:tc>
        <w:tc>
          <w:tcPr>
            <w:tcW w:w="4016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5D74EC">
              <w:rPr>
                <w:rFonts w:ascii="宋体" w:hAnsi="宋体" w:cs="宋体" w:hint="eastAsia"/>
                <w:kern w:val="0"/>
                <w:sz w:val="24"/>
                <w:szCs w:val="24"/>
              </w:rPr>
              <w:t>本人确已入户宣传相关学生资助政策，以上信息属实。</w:t>
            </w:r>
          </w:p>
          <w:p w:rsidR="00237A47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  <w:p w:rsidR="00237A47" w:rsidRPr="00EA1AB8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签名：</w:t>
            </w:r>
          </w:p>
        </w:tc>
      </w:tr>
    </w:tbl>
    <w:p w:rsidR="00237A47" w:rsidRDefault="00237A47" w:rsidP="000276FA">
      <w:pPr>
        <w:autoSpaceDE w:val="0"/>
        <w:autoSpaceDN w:val="0"/>
        <w:adjustRightInd w:val="0"/>
        <w:jc w:val="left"/>
        <w:rPr>
          <w:rFonts w:ascii="仿宋" w:eastAsia="仿宋" w:hAnsi="仿宋"/>
          <w:sz w:val="32"/>
          <w:szCs w:val="32"/>
        </w:rPr>
      </w:pPr>
    </w:p>
    <w:tbl>
      <w:tblPr>
        <w:tblW w:w="5000" w:type="pct"/>
        <w:tblCellMar>
          <w:left w:w="30" w:type="dxa"/>
          <w:right w:w="30" w:type="dxa"/>
        </w:tblCellMar>
        <w:tblLook w:val="0000"/>
      </w:tblPr>
      <w:tblGrid>
        <w:gridCol w:w="1129"/>
        <w:gridCol w:w="890"/>
        <w:gridCol w:w="889"/>
        <w:gridCol w:w="889"/>
        <w:gridCol w:w="889"/>
        <w:gridCol w:w="889"/>
        <w:gridCol w:w="889"/>
        <w:gridCol w:w="889"/>
        <w:gridCol w:w="895"/>
        <w:gridCol w:w="882"/>
      </w:tblGrid>
      <w:tr w:rsidR="00237A47" w:rsidRPr="00F41312" w:rsidTr="008E6739">
        <w:trPr>
          <w:trHeight w:val="500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41312" w:rsidRDefault="00237A47" w:rsidP="008E6739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41312">
              <w:rPr>
                <w:rFonts w:ascii="仿宋" w:eastAsia="仿宋" w:hAnsi="仿宋" w:hint="eastAsia"/>
                <w:sz w:val="28"/>
                <w:szCs w:val="28"/>
              </w:rPr>
              <w:t>（入户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家访</w:t>
            </w:r>
            <w:r w:rsidRPr="00F41312">
              <w:rPr>
                <w:rFonts w:ascii="仿宋" w:eastAsia="仿宋" w:hAnsi="仿宋" w:hint="eastAsia"/>
                <w:sz w:val="28"/>
                <w:szCs w:val="28"/>
              </w:rPr>
              <w:t>佐证照片粘帖处</w:t>
            </w:r>
            <w:r w:rsidRPr="00F41312">
              <w:rPr>
                <w:rFonts w:ascii="仿宋" w:eastAsia="仿宋" w:hAnsi="仿宋"/>
                <w:sz w:val="28"/>
                <w:szCs w:val="28"/>
              </w:rPr>
              <w:t>1</w:t>
            </w:r>
            <w:r w:rsidRPr="00F41312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4517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F12B40">
              <w:rPr>
                <w:rFonts w:ascii="宋体" w:hAnsi="宋体" w:cs="宋体" w:hint="eastAsia"/>
                <w:kern w:val="0"/>
                <w:sz w:val="24"/>
                <w:szCs w:val="24"/>
              </w:rPr>
              <w:t>照片内容简介：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1270"/>
        </w:trPr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12B40">
              <w:rPr>
                <w:rFonts w:ascii="宋体" w:hAnsi="宋体" w:cs="宋体" w:hint="eastAsia"/>
                <w:kern w:val="0"/>
                <w:sz w:val="24"/>
                <w:szCs w:val="24"/>
              </w:rPr>
              <w:t>（入户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家访</w:t>
            </w:r>
            <w:r w:rsidRPr="00F12B40">
              <w:rPr>
                <w:rFonts w:ascii="宋体" w:hAnsi="宋体" w:cs="宋体" w:hint="eastAsia"/>
                <w:kern w:val="0"/>
                <w:sz w:val="24"/>
                <w:szCs w:val="24"/>
              </w:rPr>
              <w:t>佐证照片粘帖处</w:t>
            </w:r>
            <w:r w:rsidRPr="00F12B40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 w:rsidRPr="00F12B40">
              <w:rPr>
                <w:rFonts w:ascii="宋体" w:hAnsi="宋体" w:cs="宋体" w:hint="eastAsia"/>
                <w:kern w:val="0"/>
                <w:sz w:val="24"/>
                <w:szCs w:val="24"/>
              </w:rPr>
              <w:t>）</w:t>
            </w: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37A47" w:rsidRPr="00F41312" w:rsidTr="008E6739">
        <w:tblPrEx>
          <w:tblCellMar>
            <w:left w:w="108" w:type="dxa"/>
            <w:right w:w="108" w:type="dxa"/>
          </w:tblCellMar>
          <w:tblLook w:val="00A0"/>
        </w:tblPrEx>
        <w:trPr>
          <w:trHeight w:val="312"/>
        </w:trPr>
        <w:tc>
          <w:tcPr>
            <w:tcW w:w="4517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照片内容简介：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7A47" w:rsidRPr="00F12B40" w:rsidRDefault="00237A47" w:rsidP="008E673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 w:rsidR="00237A47" w:rsidRDefault="00237A47" w:rsidP="005D74EC">
      <w:pPr>
        <w:autoSpaceDE w:val="0"/>
        <w:autoSpaceDN w:val="0"/>
        <w:adjustRightInd w:val="0"/>
        <w:jc w:val="left"/>
        <w:rPr>
          <w:rFonts w:ascii="仿宋" w:eastAsia="仿宋" w:hAnsi="仿宋" w:cs="宋体"/>
          <w:bCs/>
          <w:color w:val="000000"/>
          <w:kern w:val="0"/>
          <w:sz w:val="32"/>
          <w:szCs w:val="32"/>
        </w:rPr>
        <w:sectPr w:rsidR="00237A47" w:rsidSect="005D2EAD">
          <w:pgSz w:w="11906" w:h="16838"/>
          <w:pgMar w:top="1246" w:right="1418" w:bottom="1090" w:left="1418" w:header="851" w:footer="992" w:gutter="0"/>
          <w:cols w:space="425"/>
          <w:docGrid w:type="linesAndChars" w:linePitch="312"/>
        </w:sectPr>
      </w:pPr>
    </w:p>
    <w:p w:rsidR="00237A47" w:rsidRDefault="00237A47" w:rsidP="001170F9">
      <w:pPr>
        <w:widowControl/>
        <w:rPr>
          <w:rFonts w:ascii="宋体" w:cs="宋体"/>
          <w:kern w:val="0"/>
          <w:sz w:val="24"/>
          <w:szCs w:val="24"/>
        </w:rPr>
        <w:sectPr w:rsidR="00237A47" w:rsidSect="00F12B40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237A47" w:rsidRPr="005D74EC" w:rsidRDefault="00237A47" w:rsidP="00D74C58">
      <w:pPr>
        <w:spacing w:line="240" w:lineRule="atLeast"/>
        <w:jc w:val="left"/>
      </w:pPr>
    </w:p>
    <w:sectPr w:rsidR="00237A47" w:rsidRPr="005D74EC" w:rsidSect="00521AAF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A47" w:rsidRDefault="00237A47" w:rsidP="000504B6">
      <w:r>
        <w:separator/>
      </w:r>
    </w:p>
  </w:endnote>
  <w:endnote w:type="continuationSeparator" w:id="1">
    <w:p w:rsidR="00237A47" w:rsidRDefault="00237A47" w:rsidP="00050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A47" w:rsidRDefault="00237A47" w:rsidP="000504B6">
      <w:r>
        <w:separator/>
      </w:r>
    </w:p>
  </w:footnote>
  <w:footnote w:type="continuationSeparator" w:id="1">
    <w:p w:rsidR="00237A47" w:rsidRDefault="00237A47" w:rsidP="000504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04B6"/>
    <w:rsid w:val="000114FA"/>
    <w:rsid w:val="00016C98"/>
    <w:rsid w:val="000276FA"/>
    <w:rsid w:val="00037884"/>
    <w:rsid w:val="00041CF0"/>
    <w:rsid w:val="000504B6"/>
    <w:rsid w:val="0006142A"/>
    <w:rsid w:val="00074B02"/>
    <w:rsid w:val="00075211"/>
    <w:rsid w:val="00104891"/>
    <w:rsid w:val="001102AA"/>
    <w:rsid w:val="001170F9"/>
    <w:rsid w:val="00173F57"/>
    <w:rsid w:val="00190F57"/>
    <w:rsid w:val="001F4337"/>
    <w:rsid w:val="00211950"/>
    <w:rsid w:val="00237A47"/>
    <w:rsid w:val="00265A5E"/>
    <w:rsid w:val="00270B75"/>
    <w:rsid w:val="00273E5D"/>
    <w:rsid w:val="002F00D1"/>
    <w:rsid w:val="002F3A05"/>
    <w:rsid w:val="00310138"/>
    <w:rsid w:val="00326B37"/>
    <w:rsid w:val="00326E33"/>
    <w:rsid w:val="0035355C"/>
    <w:rsid w:val="00357D9F"/>
    <w:rsid w:val="00377413"/>
    <w:rsid w:val="003B4E00"/>
    <w:rsid w:val="003C6D29"/>
    <w:rsid w:val="003E7956"/>
    <w:rsid w:val="003F430D"/>
    <w:rsid w:val="00447E87"/>
    <w:rsid w:val="004529FF"/>
    <w:rsid w:val="00467EBF"/>
    <w:rsid w:val="004A36BB"/>
    <w:rsid w:val="00500054"/>
    <w:rsid w:val="0050475F"/>
    <w:rsid w:val="00507B3D"/>
    <w:rsid w:val="00521AAF"/>
    <w:rsid w:val="00542531"/>
    <w:rsid w:val="00554BFE"/>
    <w:rsid w:val="00584FA3"/>
    <w:rsid w:val="005907B1"/>
    <w:rsid w:val="00594765"/>
    <w:rsid w:val="005A0E64"/>
    <w:rsid w:val="005D2EAD"/>
    <w:rsid w:val="005D74EC"/>
    <w:rsid w:val="005E254D"/>
    <w:rsid w:val="005F3591"/>
    <w:rsid w:val="00667530"/>
    <w:rsid w:val="00712855"/>
    <w:rsid w:val="00715C18"/>
    <w:rsid w:val="007262A4"/>
    <w:rsid w:val="0075016B"/>
    <w:rsid w:val="00770BB0"/>
    <w:rsid w:val="00771CE9"/>
    <w:rsid w:val="007D0543"/>
    <w:rsid w:val="008209D5"/>
    <w:rsid w:val="00870132"/>
    <w:rsid w:val="008B1497"/>
    <w:rsid w:val="008B409E"/>
    <w:rsid w:val="008D322B"/>
    <w:rsid w:val="008E0ABE"/>
    <w:rsid w:val="008E6739"/>
    <w:rsid w:val="00914745"/>
    <w:rsid w:val="00923AE6"/>
    <w:rsid w:val="00926DFC"/>
    <w:rsid w:val="00944708"/>
    <w:rsid w:val="00993785"/>
    <w:rsid w:val="009D4584"/>
    <w:rsid w:val="00A00BF3"/>
    <w:rsid w:val="00A23BFF"/>
    <w:rsid w:val="00A525A8"/>
    <w:rsid w:val="00AA508F"/>
    <w:rsid w:val="00AE2D16"/>
    <w:rsid w:val="00AF4445"/>
    <w:rsid w:val="00AF656E"/>
    <w:rsid w:val="00B0621D"/>
    <w:rsid w:val="00B127F9"/>
    <w:rsid w:val="00B14B38"/>
    <w:rsid w:val="00B42AA1"/>
    <w:rsid w:val="00BB1F9E"/>
    <w:rsid w:val="00BD12E1"/>
    <w:rsid w:val="00BD5994"/>
    <w:rsid w:val="00BD65F6"/>
    <w:rsid w:val="00BD6D53"/>
    <w:rsid w:val="00BD70BF"/>
    <w:rsid w:val="00BE37A3"/>
    <w:rsid w:val="00BE6699"/>
    <w:rsid w:val="00C16E8E"/>
    <w:rsid w:val="00C30261"/>
    <w:rsid w:val="00C34AD5"/>
    <w:rsid w:val="00C506A8"/>
    <w:rsid w:val="00C51123"/>
    <w:rsid w:val="00C606DB"/>
    <w:rsid w:val="00C851A3"/>
    <w:rsid w:val="00C8666D"/>
    <w:rsid w:val="00CB5735"/>
    <w:rsid w:val="00CD123B"/>
    <w:rsid w:val="00D1652A"/>
    <w:rsid w:val="00D26EE4"/>
    <w:rsid w:val="00D40088"/>
    <w:rsid w:val="00D74C58"/>
    <w:rsid w:val="00DC0518"/>
    <w:rsid w:val="00DD0406"/>
    <w:rsid w:val="00DD6980"/>
    <w:rsid w:val="00DF189F"/>
    <w:rsid w:val="00E270DD"/>
    <w:rsid w:val="00E35737"/>
    <w:rsid w:val="00E75A61"/>
    <w:rsid w:val="00EA1AB8"/>
    <w:rsid w:val="00ED16F3"/>
    <w:rsid w:val="00ED3381"/>
    <w:rsid w:val="00F12B40"/>
    <w:rsid w:val="00F37FFB"/>
    <w:rsid w:val="00F41312"/>
    <w:rsid w:val="00F54FC4"/>
    <w:rsid w:val="00F80A01"/>
    <w:rsid w:val="00FA1A12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55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50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504B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504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04B6"/>
    <w:rPr>
      <w:rFonts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4529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73E5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3E5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91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4</Pages>
  <Words>94</Words>
  <Characters>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deeplm</cp:lastModifiedBy>
  <cp:revision>50</cp:revision>
  <cp:lastPrinted>2017-05-16T08:35:00Z</cp:lastPrinted>
  <dcterms:created xsi:type="dcterms:W3CDTF">2017-04-12T07:16:00Z</dcterms:created>
  <dcterms:modified xsi:type="dcterms:W3CDTF">2018-12-13T07:16:00Z</dcterms:modified>
</cp:coreProperties>
</file>